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2F53" w14:textId="07DBCEF2" w:rsidR="00BA00AB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SARGEAUNT</w:t>
      </w:r>
      <w:r>
        <w:rPr>
          <w:rFonts w:ascii="Times New Roman" w:hAnsi="Times New Roman" w:cs="Times New Roman"/>
          <w:sz w:val="24"/>
          <w:szCs w:val="24"/>
        </w:rPr>
        <w:t xml:space="preserve">      (d.1439-40)</w:t>
      </w:r>
    </w:p>
    <w:p w14:paraId="169ED110" w14:textId="4D65AEED" w:rsidR="00090383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Ilkley.</w:t>
      </w:r>
    </w:p>
    <w:p w14:paraId="50F49CDA" w14:textId="53324078" w:rsidR="00090383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E01D4D" w14:textId="35D0E76B" w:rsidR="00090383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4AC28C" w14:textId="6BFD25E9" w:rsidR="00090383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Nov.1439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p.144)</w:t>
      </w:r>
    </w:p>
    <w:p w14:paraId="69A44BF6" w14:textId="7A5F3B6B" w:rsidR="00090383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Apr.1440</w:t>
      </w:r>
      <w:r>
        <w:rPr>
          <w:rFonts w:ascii="Times New Roman" w:hAnsi="Times New Roman" w:cs="Times New Roman"/>
          <w:sz w:val="24"/>
          <w:szCs w:val="24"/>
        </w:rPr>
        <w:tab/>
        <w:t>Probate of his Will.  (ibid.)</w:t>
      </w:r>
    </w:p>
    <w:p w14:paraId="32777CB8" w14:textId="2CF87AA2" w:rsidR="00090383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855FE2" w14:textId="3EBC426F" w:rsidR="00090383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D744A" w14:textId="415D778E" w:rsidR="00090383" w:rsidRPr="00090383" w:rsidRDefault="0009038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090383" w:rsidRPr="000903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063EB" w14:textId="77777777" w:rsidR="00090383" w:rsidRDefault="00090383" w:rsidP="009139A6">
      <w:r>
        <w:separator/>
      </w:r>
    </w:p>
  </w:endnote>
  <w:endnote w:type="continuationSeparator" w:id="0">
    <w:p w14:paraId="096602F4" w14:textId="77777777" w:rsidR="00090383" w:rsidRDefault="000903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A8B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D5B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8E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5B1F" w14:textId="77777777" w:rsidR="00090383" w:rsidRDefault="00090383" w:rsidP="009139A6">
      <w:r>
        <w:separator/>
      </w:r>
    </w:p>
  </w:footnote>
  <w:footnote w:type="continuationSeparator" w:id="0">
    <w:p w14:paraId="75B9BF09" w14:textId="77777777" w:rsidR="00090383" w:rsidRDefault="000903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46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8DA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B1A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83"/>
    <w:rsid w:val="000666E0"/>
    <w:rsid w:val="0009038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65DEF"/>
  <w15:chartTrackingRefBased/>
  <w15:docId w15:val="{3D002253-18EF-46BD-B994-E17483D9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2022-01-14T12:48:00Z</dcterms:created>
  <dcterms:modified xsi:type="dcterms:W3CDTF">2022-01-14T12:50:00Z</dcterms:modified>
</cp:coreProperties>
</file>